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EFD89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SCANES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2D413987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A48B1D5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AFE4A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A226B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Welles, cutler(q.v.).</w:t>
      </w:r>
    </w:p>
    <w:p w14:paraId="31E72BED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0C8D00C3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2EE44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B6DBD" w14:textId="77777777" w:rsidR="001A74CB" w:rsidRDefault="001A74CB" w:rsidP="001A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2022</w:t>
      </w:r>
    </w:p>
    <w:p w14:paraId="7004D2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1DD0" w14:textId="77777777" w:rsidR="001A74CB" w:rsidRDefault="001A74CB" w:rsidP="009139A6">
      <w:r>
        <w:separator/>
      </w:r>
    </w:p>
  </w:endnote>
  <w:endnote w:type="continuationSeparator" w:id="0">
    <w:p w14:paraId="68B37BEE" w14:textId="77777777" w:rsidR="001A74CB" w:rsidRDefault="001A7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7E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C0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C6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E0B1" w14:textId="77777777" w:rsidR="001A74CB" w:rsidRDefault="001A74CB" w:rsidP="009139A6">
      <w:r>
        <w:separator/>
      </w:r>
    </w:p>
  </w:footnote>
  <w:footnote w:type="continuationSeparator" w:id="0">
    <w:p w14:paraId="61857304" w14:textId="77777777" w:rsidR="001A74CB" w:rsidRDefault="001A7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46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50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D1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CB"/>
    <w:rsid w:val="000666E0"/>
    <w:rsid w:val="001A74C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D2502"/>
  <w15:chartTrackingRefBased/>
  <w15:docId w15:val="{21D20CCC-D7F0-4004-9166-DD814D87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2022-03-27T06:49:00Z</dcterms:created>
  <dcterms:modified xsi:type="dcterms:W3CDTF">2022-03-27T06:49:00Z</dcterms:modified>
</cp:coreProperties>
</file>